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F7640A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F7640A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การโอนใบอนุญาตประกอบกิจการสถานีบริการน้ำมัน</w:t>
      </w:r>
    </w:p>
    <w:p w14:paraId="16FCEC75" w14:textId="1DC63FD3" w:rsidR="00D239AD" w:rsidRPr="00F7640A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F7640A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F7640A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F7640A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F7640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F7640A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F7640A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F7640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กระทรวงพลังงาน</w:t>
      </w:r>
    </w:p>
    <w:p w14:paraId="4C84CC92" w14:textId="77777777" w:rsidR="003F4A0D" w:rsidRPr="00F7640A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F7640A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6AB520A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F7640A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F7640A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F7640A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การโอนใบอนุญาตประกอบกิจการสถานีบริการน้ำมัน</w:t>
      </w:r>
    </w:p>
    <w:p w14:paraId="57553D54" w14:textId="1B3FE95E" w:rsidR="00132E1B" w:rsidRPr="00F7640A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F7640A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F7640A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อนุญาต</w:t>
      </w:r>
      <w:r w:rsidR="00C81DB8" w:rsidRPr="00F7640A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ออกใบอนุญาต</w:t>
      </w:r>
      <w:r w:rsidR="00C81DB8" w:rsidRPr="00F7640A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รับรอง</w:t>
      </w: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F7640A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F7640A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F7640A" w14:paraId="77FFD68C" w14:textId="77777777" w:rsidTr="008C1396">
        <w:tc>
          <w:tcPr>
            <w:tcW w:w="675" w:type="dxa"/>
          </w:tcPr>
          <w:p w14:paraId="23D761D9" w14:textId="12281EB4" w:rsidR="00394708" w:rsidRPr="00F7640A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F7640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196587BA" w:rsidR="00394708" w:rsidRPr="00F7640A" w:rsidRDefault="00394708" w:rsidP="00F764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 วิธีการ และเงื่อนไขเกี่ยวกับการแจ้ง การอนุญาต และอัตราค่าธรรมเนียมเกี่ยวกับการประกอบกิจการน้ำมันเชื้อเพลิง พ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. 2556</w:t>
            </w:r>
          </w:p>
        </w:tc>
      </w:tr>
      <w:tr w:rsidR="0087182F" w:rsidRPr="00F7640A" w14:paraId="42DEA264" w14:textId="77777777" w:rsidTr="008C1396">
        <w:tc>
          <w:tcPr>
            <w:tcW w:w="675" w:type="dxa"/>
          </w:tcPr>
          <w:p w14:paraId="2D180A7E" w14:textId="77777777" w:rsidR="00394708" w:rsidRPr="00F7640A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F7640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76D3031" w14:textId="2EE36234" w:rsidR="00394708" w:rsidRPr="00F7640A" w:rsidRDefault="00394708" w:rsidP="00F764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ประกาศกรมธุรกิจพลังงาน เรื่อง กำหนดสถานที่แจ้งการประกอบกิจการควบคุมประเภทที่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สถานที่ยื่น แบบคำขอ และแบบใบอนุญาตของการประกอบกิจการควบคุมประเภทที่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. 2556</w:t>
            </w:r>
          </w:p>
        </w:tc>
      </w:tr>
      <w:tr w:rsidR="0087182F" w:rsidRPr="00F7640A" w14:paraId="73EA8B25" w14:textId="77777777" w:rsidTr="008C1396">
        <w:tc>
          <w:tcPr>
            <w:tcW w:w="675" w:type="dxa"/>
          </w:tcPr>
          <w:p w14:paraId="7208A0F4" w14:textId="77777777" w:rsidR="00394708" w:rsidRPr="00F7640A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F7640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DF5A5E9" w14:textId="643B22A1" w:rsidR="00394708" w:rsidRPr="00F7640A" w:rsidRDefault="00394708" w:rsidP="00F764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ประกาศกระทรวงพลังงาน เรื่อง หลักเกณฑ์และวิธีการในการจัดให้มีการประกันภัยความรับผิดตามกฎหมายแก่ผู้ได้รับความเสียหายจากภัยอันเกิดจากการประกอบกิจการควบคุมประเภทที่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. 2557</w:t>
            </w:r>
          </w:p>
        </w:tc>
      </w:tr>
      <w:tr w:rsidR="0087182F" w:rsidRPr="00F7640A" w14:paraId="0CC27358" w14:textId="77777777" w:rsidTr="008C1396">
        <w:tc>
          <w:tcPr>
            <w:tcW w:w="675" w:type="dxa"/>
          </w:tcPr>
          <w:p w14:paraId="07E910CB" w14:textId="77777777" w:rsidR="00394708" w:rsidRPr="00F7640A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Pr="00F7640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5558455" w14:textId="4BAC6E1A" w:rsidR="00394708" w:rsidRPr="00F7640A" w:rsidRDefault="00394708" w:rsidP="00F764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พระราชบัญญัติควบคุมน้ำมันเชื้อเพลิง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2542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และแก้ไขเพิ่มเติม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2)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. 2550</w:t>
            </w:r>
          </w:p>
        </w:tc>
      </w:tr>
    </w:tbl>
    <w:p w14:paraId="40A6F83D" w14:textId="32DA2D6B" w:rsidR="003F4A0D" w:rsidRPr="00F7640A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F7640A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สังคม</w:t>
      </w:r>
      <w:r w:rsidR="00C81DB8"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F7640A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F7640A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ส่วนกลาง</w:t>
      </w:r>
      <w:r w:rsidR="00C81DB8" w:rsidRPr="00F7640A">
        <w:rPr>
          <w:rFonts w:ascii="TH SarabunIT๙" w:hAnsi="TH SarabunIT๙" w:cs="TH SarabunIT๙"/>
          <w:noProof/>
          <w:sz w:val="32"/>
          <w:szCs w:val="32"/>
        </w:rPr>
        <w:t xml:space="preserve">, </w:t>
      </w:r>
      <w:r w:rsidR="00C81DB8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ส่วนภูมิภาค</w:t>
      </w:r>
      <w:r w:rsidR="00C81DB8" w:rsidRPr="00F7640A">
        <w:rPr>
          <w:rFonts w:ascii="TH SarabunIT๙" w:hAnsi="TH SarabunIT๙" w:cs="TH SarabunIT๙"/>
          <w:noProof/>
          <w:sz w:val="32"/>
          <w:szCs w:val="32"/>
        </w:rPr>
        <w:t xml:space="preserve">, </w:t>
      </w:r>
      <w:r w:rsidR="00C81DB8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F7640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F7640A" w:rsidRDefault="00075E4A" w:rsidP="00F7640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426" w:hanging="426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กฎกระทรวงกำหนดหลักเกณฑ์ วิธีการ และเงื่อนไขเกี่ยวกับการแจ้ง การอนุญาต และอัตราค่าธรรมเนียมเกี่ยวกับการประกอบกิจการน้ำมันเชื้อเพลิง พ</w:t>
      </w:r>
      <w:r w:rsidR="00C81DB8" w:rsidRPr="00F7640A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C81DB8" w:rsidRPr="00F7640A">
        <w:rPr>
          <w:rFonts w:ascii="TH SarabunIT๙" w:hAnsi="TH SarabunIT๙" w:cs="TH SarabunIT๙"/>
          <w:noProof/>
          <w:sz w:val="32"/>
          <w:szCs w:val="32"/>
        </w:rPr>
        <w:t>. 2556</w:t>
      </w:r>
      <w:r w:rsidR="00C77AEA" w:rsidRPr="00F7640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F7640A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F7640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F7640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F7640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F7640A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F7640A">
        <w:rPr>
          <w:rFonts w:ascii="TH SarabunIT๙" w:hAnsi="TH SarabunIT๙" w:cs="TH SarabunIT๙"/>
          <w:noProof/>
          <w:sz w:val="32"/>
          <w:szCs w:val="32"/>
        </w:rPr>
        <w:t>30</w:t>
      </w:r>
      <w:r w:rsidR="00C81DB8" w:rsidRPr="00F7640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F7640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F7640A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F7640A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F7640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F7640A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F7640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F7640A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F7640A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F7640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F7640A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F7640A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F7640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F7640A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การโอนใบอนุญาตประกอบกิจการสถานีบริการน้ำมัน อบต</w:t>
      </w:r>
      <w:r w:rsidR="00094F82" w:rsidRPr="00F7640A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ณัฐมณฑ์ สำเนาคู่มือประชาชน </w:t>
      </w:r>
      <w:r w:rsidR="00094F82" w:rsidRPr="00F7640A">
        <w:rPr>
          <w:rFonts w:ascii="TH SarabunIT๙" w:hAnsi="TH SarabunIT๙" w:cs="TH SarabunIT๙"/>
          <w:noProof/>
          <w:sz w:val="32"/>
          <w:szCs w:val="32"/>
        </w:rPr>
        <w:t>21/07/2015 22:04</w:t>
      </w:r>
      <w:r w:rsidR="00094F82" w:rsidRPr="00F7640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F7640A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F7640A" w14:paraId="5F1398AA" w14:textId="77777777" w:rsidTr="009B7715">
        <w:tc>
          <w:tcPr>
            <w:tcW w:w="675" w:type="dxa"/>
          </w:tcPr>
          <w:p w14:paraId="08D93DD3" w14:textId="25F72274" w:rsidR="00094F82" w:rsidRPr="00F7640A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F7640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F7640A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F7640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="00094F82"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="00094F82"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094F82"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="00094F82"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="00094F82"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F7640A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="00094F82"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="00094F82"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F7640A" w:rsidRDefault="00A13B6C" w:rsidP="009B7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338B629D" w14:textId="704ABE2C" w:rsidR="0018441F" w:rsidRPr="00F7640A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33561C64" w14:textId="77777777" w:rsidR="00576EBC" w:rsidRDefault="00F7640A" w:rsidP="00576EBC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noProof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6EBC" w:rsidRPr="00576EB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หากผู้รับใบอนุญาตประสงค์จะโอนกิจการตามที่ได้รับอนุญาตให้แกบุคคลอื่น ให้ยื่นคำขอโอนใบอนุญาตตามแบบ ธพ.น. ๕ พร้อมด้วยเอกสารและหลักฐานที่ถูกต้องครบถ้วน</w:t>
      </w:r>
    </w:p>
    <w:p w14:paraId="7B14EC9D" w14:textId="77777777" w:rsidR="00180A5B" w:rsidRPr="00576EBC" w:rsidRDefault="00180A5B" w:rsidP="00576EBC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noProof/>
          <w:sz w:val="32"/>
          <w:szCs w:val="32"/>
        </w:rPr>
      </w:pPr>
    </w:p>
    <w:p w14:paraId="098C0578" w14:textId="1B8B32D4" w:rsidR="00576EBC" w:rsidRPr="00576EBC" w:rsidRDefault="00576EBC" w:rsidP="00576EBC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noProof/>
          <w:sz w:val="32"/>
          <w:szCs w:val="32"/>
        </w:rPr>
      </w:pPr>
      <w:r w:rsidRPr="00576EB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lastRenderedPageBreak/>
        <w:t>หมายเหตุ :</w:t>
      </w:r>
    </w:p>
    <w:p w14:paraId="7E6E8A41" w14:textId="0BCDA562" w:rsidR="00575FAF" w:rsidRPr="00F7640A" w:rsidRDefault="00576EBC" w:rsidP="00576EBC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576EB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  </w:t>
      </w:r>
      <w:r w:rsidR="00180A5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180A5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Pr="00576EB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๑. หากเห็นว่าคำขอไม่ถูกต้องหรือยังขาดเอกสารหรือหลักฐานใด และไม่อาจแก้ไข/เพิ่มเติมได้ในขณะนั้น ผู้รับคำขอและผู้ยื่นคำขอจะต้องลงนามบันทึกความบกพร่องและรายการเอกสาร/หลักฐานร่วมกัน พร้อมกำหนดระยะเวลาให้ผู้ยื่นคำขอดำเนินการแก้ไข/เพิ่มเติม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="00575FAF" w:rsidRPr="00F7640A">
        <w:rPr>
          <w:rFonts w:ascii="TH SarabunIT๙" w:hAnsi="TH SarabunIT๙" w:cs="TH SarabunIT๙"/>
          <w:noProof/>
          <w:sz w:val="32"/>
          <w:szCs w:val="32"/>
        </w:rPr>
        <w:br/>
      </w:r>
      <w:r w:rsidR="00180A5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180A5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๒</w:t>
      </w:r>
      <w:r w:rsidR="00575FAF" w:rsidRPr="00F7640A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="00575FAF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</w:r>
      <w:r w:rsidR="00575FAF" w:rsidRPr="00F7640A">
        <w:rPr>
          <w:rFonts w:ascii="TH SarabunIT๙" w:hAnsi="TH SarabunIT๙" w:cs="TH SarabunIT๙"/>
          <w:noProof/>
          <w:sz w:val="32"/>
          <w:szCs w:val="32"/>
        </w:rPr>
        <w:br/>
      </w:r>
      <w:r w:rsidR="00180A5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180A5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๓</w:t>
      </w:r>
      <w:r w:rsidR="00575FAF" w:rsidRPr="00F7640A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="00575FAF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="00575FAF" w:rsidRPr="00F7640A">
        <w:rPr>
          <w:rFonts w:ascii="TH SarabunIT๙" w:hAnsi="TH SarabunIT๙" w:cs="TH SarabunIT๙"/>
          <w:noProof/>
          <w:sz w:val="32"/>
          <w:szCs w:val="32"/>
        </w:rPr>
        <w:br/>
      </w:r>
      <w:r w:rsidR="00180A5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180A5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๔</w:t>
      </w:r>
      <w:r w:rsidR="00575FAF" w:rsidRPr="00F7640A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="00575FAF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ทั้งนี้ จะมีการแจ้งผลการพิจารณาให้ผู้ยื่นคำขอทราบภายใน ๗ วันนับแต่วันที่พิจารณาแล้วเสร็จทางจดหมายอิเล็กทรอนิคส์ </w:t>
      </w:r>
      <w:r w:rsidR="00575FAF" w:rsidRPr="00F7640A">
        <w:rPr>
          <w:rFonts w:ascii="TH SarabunIT๙" w:hAnsi="TH SarabunIT๙" w:cs="TH SarabunIT๙"/>
          <w:noProof/>
          <w:sz w:val="32"/>
          <w:szCs w:val="32"/>
        </w:rPr>
        <w:t xml:space="preserve">(Email) </w:t>
      </w:r>
      <w:r w:rsidR="00575FAF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หรือหากประสงค์ให้จัดส่งผลให้ทางไปรษณีย์ โปรดแนบซอง จ่าหน้าถึง ตัวท่านเองให้ชัดเจน พร้อมติดแสตมป์สำหรับค่าไปรษณีย์ลงทะเบียนตามอัตราของบริษัท ไปรษณีย์ไทย จำกัดกำหนด</w:t>
      </w:r>
    </w:p>
    <w:p w14:paraId="7254DDEE" w14:textId="77777777" w:rsidR="008E2900" w:rsidRPr="00F7640A" w:rsidRDefault="008E2900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F7640A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F7640A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F7640A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F7640A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F7640A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F7640A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F7640A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F7640A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F7640A" w14:paraId="50E97DA5" w14:textId="77777777" w:rsidTr="00180A5B">
        <w:tc>
          <w:tcPr>
            <w:tcW w:w="675" w:type="dxa"/>
          </w:tcPr>
          <w:p w14:paraId="5E768AD0" w14:textId="2C6E62E0" w:rsidR="00313D38" w:rsidRPr="00F7640A" w:rsidRDefault="00313D38" w:rsidP="00180A5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F7640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F7640A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F7640A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7C0FB15" w14:textId="77777777" w:rsidR="00313D38" w:rsidRPr="00F7640A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 รับคำขอ และตรวจสอบความครบถ้วนของเอกสารตามรายการเอกสารหลักฐาน  ที่กำหนด และส่งเรื่องให้สำนักความปลอดภัยธุรกิจน้ำมัน</w:t>
            </w:r>
          </w:p>
          <w:p w14:paraId="2A225131" w14:textId="77777777" w:rsidR="00313D38" w:rsidRPr="00F7640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4874A2C9" w14:textId="0D78DAA3" w:rsidR="00313D38" w:rsidRPr="00F7640A" w:rsidRDefault="00313D38" w:rsidP="00180A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3D95E78A" w14:textId="183199A7" w:rsidR="00313D38" w:rsidRPr="00F7640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418FC77C" w:rsidR="00313D38" w:rsidRPr="00F7640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F7640A" w14:paraId="24044A71" w14:textId="77777777" w:rsidTr="00180A5B">
        <w:tc>
          <w:tcPr>
            <w:tcW w:w="675" w:type="dxa"/>
          </w:tcPr>
          <w:p w14:paraId="1ACFAEDE" w14:textId="77777777" w:rsidR="00313D38" w:rsidRPr="00F7640A" w:rsidRDefault="00313D38" w:rsidP="00180A5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F7640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C744175" w14:textId="77777777" w:rsidR="00313D38" w:rsidRPr="00F7640A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02FFF1EF" w14:textId="77777777" w:rsidR="00313D38" w:rsidRPr="00F7640A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FF11BCB" w14:textId="77777777" w:rsidR="00313D38" w:rsidRPr="00F7640A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เจ้าหน้าที่ผู้รับผิดชอบ พิจารณา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ตรวจสอบเอกสารหลักฐานประกอบ</w:t>
            </w:r>
          </w:p>
          <w:p w14:paraId="4FC3F68A" w14:textId="77777777" w:rsidR="00313D38" w:rsidRPr="00F7640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2BD5FB07" w14:textId="77777777" w:rsidR="00313D38" w:rsidRPr="00F7640A" w:rsidRDefault="00313D38" w:rsidP="00180A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27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4B0C0ECA" w14:textId="77777777" w:rsidR="00313D38" w:rsidRPr="00F7640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28A02DA8" w14:textId="77777777" w:rsidR="00313D38" w:rsidRPr="00F7640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F7640A" w14:paraId="7A741CAB" w14:textId="77777777" w:rsidTr="00180A5B">
        <w:tc>
          <w:tcPr>
            <w:tcW w:w="675" w:type="dxa"/>
          </w:tcPr>
          <w:p w14:paraId="53A8A4AB" w14:textId="77777777" w:rsidR="00313D38" w:rsidRPr="00F7640A" w:rsidRDefault="00313D38" w:rsidP="00180A5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F7640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7C2293D" w14:textId="77777777" w:rsidR="00313D38" w:rsidRPr="00F7640A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3EB4B8F7" w14:textId="77777777" w:rsidR="00313D38" w:rsidRPr="00F7640A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3628B139" w14:textId="77777777" w:rsidR="00313D38" w:rsidRPr="00F7640A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ลงนามในใบอนุญาต</w:t>
            </w:r>
          </w:p>
          <w:p w14:paraId="5223BB36" w14:textId="77777777" w:rsidR="00313D38" w:rsidRPr="00F7640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3FD1E8D9" w14:textId="77777777" w:rsidR="00313D38" w:rsidRPr="00F7640A" w:rsidRDefault="00313D38" w:rsidP="00180A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72DEABB0" w14:textId="77777777" w:rsidR="00313D38" w:rsidRPr="00F7640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636D7D7D" w14:textId="77777777" w:rsidR="00313D38" w:rsidRPr="00F7640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180A5B">
      <w:p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F7640A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9B68CC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6B4E4769" w14:textId="77777777" w:rsidR="00180A5B" w:rsidRPr="00F7640A" w:rsidRDefault="00180A5B" w:rsidP="00180A5B">
      <w:p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 w:hint="cs"/>
          <w:sz w:val="32"/>
          <w:szCs w:val="32"/>
        </w:rPr>
      </w:pPr>
    </w:p>
    <w:p w14:paraId="599CE047" w14:textId="77777777" w:rsidR="008E2900" w:rsidRPr="00F7640A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F7640A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37A52A3D" w:rsidR="008D7B9E" w:rsidRPr="00F7640A" w:rsidRDefault="00180A5B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w:tab/>
        <w:t xml:space="preserve">- </w:t>
      </w:r>
      <w:r w:rsidR="009B68CC" w:rsidRPr="00F7640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>
        <w:rPr>
          <w:rFonts w:ascii="TH SarabunIT๙" w:hAnsi="TH SarabunIT๙" w:cs="TH SarabunIT๙"/>
          <w:sz w:val="32"/>
          <w:szCs w:val="32"/>
        </w:rPr>
        <w:t xml:space="preserve"> -</w:t>
      </w:r>
    </w:p>
    <w:p w14:paraId="335832AD" w14:textId="77777777" w:rsidR="008E2900" w:rsidRPr="00F7640A" w:rsidRDefault="008E2900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31312B5" w14:textId="77777777" w:rsidR="00AA7734" w:rsidRPr="00F7640A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F7640A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F7640A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F7640A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F7640A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F7640A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F7640A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F7640A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F7640A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F7640A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F7640A" w14:paraId="02E3093D" w14:textId="77777777" w:rsidTr="00180A5B">
        <w:trPr>
          <w:jc w:val="center"/>
        </w:trPr>
        <w:tc>
          <w:tcPr>
            <w:tcW w:w="675" w:type="dxa"/>
          </w:tcPr>
          <w:p w14:paraId="0FFF921A" w14:textId="21D3E466" w:rsidR="00452B6B" w:rsidRPr="00F7640A" w:rsidRDefault="00AC4ACB" w:rsidP="00180A5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F7640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F7640A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F7640A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F7640A" w:rsidRDefault="00AC4ACB" w:rsidP="00180A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F7640A" w:rsidRDefault="00AC4ACB" w:rsidP="00180A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F7640A" w:rsidRDefault="00AC4ACB" w:rsidP="00180A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F7640A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กรณีบุคคลธรรมดา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/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F7640A" w14:paraId="2459CB55" w14:textId="77777777" w:rsidTr="00180A5B">
        <w:trPr>
          <w:jc w:val="center"/>
        </w:trPr>
        <w:tc>
          <w:tcPr>
            <w:tcW w:w="675" w:type="dxa"/>
          </w:tcPr>
          <w:p w14:paraId="537CBA6A" w14:textId="77777777" w:rsidR="00452B6B" w:rsidRPr="00F7640A" w:rsidRDefault="00AC4ACB" w:rsidP="00180A5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F7640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3085CBB" w14:textId="77777777" w:rsidR="00452B6B" w:rsidRPr="00F7640A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22DA652D" w14:textId="77777777" w:rsidR="00452B6B" w:rsidRPr="00F7640A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2F6830E9" w14:textId="77777777" w:rsidR="00452B6B" w:rsidRPr="00F7640A" w:rsidRDefault="00AC4ACB" w:rsidP="00180A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4B293203" w14:textId="77777777" w:rsidR="00452B6B" w:rsidRPr="00F7640A" w:rsidRDefault="00AC4ACB" w:rsidP="00180A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6706EFE" w14:textId="77777777" w:rsidR="00452B6B" w:rsidRPr="00F7640A" w:rsidRDefault="00AC4ACB" w:rsidP="00180A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25EA7D8" w14:textId="77777777" w:rsidR="00452B6B" w:rsidRPr="00F7640A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กรณีบุคคลธรรมดา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/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F7640A" w14:paraId="45B521CD" w14:textId="77777777" w:rsidTr="00180A5B">
        <w:trPr>
          <w:jc w:val="center"/>
        </w:trPr>
        <w:tc>
          <w:tcPr>
            <w:tcW w:w="675" w:type="dxa"/>
          </w:tcPr>
          <w:p w14:paraId="23DA48C2" w14:textId="77777777" w:rsidR="00452B6B" w:rsidRPr="00F7640A" w:rsidRDefault="00AC4ACB" w:rsidP="00180A5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F7640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825FBE5" w14:textId="77777777" w:rsidR="00452B6B" w:rsidRPr="00F7640A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14:paraId="343D2342" w14:textId="77777777" w:rsidR="00452B6B" w:rsidRPr="00F7640A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กรมพัฒนาธุรกิจการค้า</w:t>
            </w:r>
          </w:p>
        </w:tc>
        <w:tc>
          <w:tcPr>
            <w:tcW w:w="1559" w:type="dxa"/>
          </w:tcPr>
          <w:p w14:paraId="287E751E" w14:textId="77777777" w:rsidR="00452B6B" w:rsidRPr="00F7640A" w:rsidRDefault="00AC4ACB" w:rsidP="00180A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65FC715" w14:textId="77777777" w:rsidR="00452B6B" w:rsidRPr="00F7640A" w:rsidRDefault="00AC4ACB" w:rsidP="00180A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73653988" w14:textId="77777777" w:rsidR="00452B6B" w:rsidRPr="00F7640A" w:rsidRDefault="00AC4ACB" w:rsidP="00180A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0D5D0C7F" w14:textId="77777777" w:rsidR="00452B6B" w:rsidRPr="00F7640A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กรณีนิติบุคคล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/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ออกให้ไม่เกิน ๖ เดือน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/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F7640A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F7640A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F7640A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F7640A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F7640A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F7640A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F7640A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F7640A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F7640A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F7640A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7640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F7640A" w14:paraId="7ED62404" w14:textId="77777777" w:rsidTr="00EE2B1B">
        <w:tc>
          <w:tcPr>
            <w:tcW w:w="675" w:type="dxa"/>
          </w:tcPr>
          <w:p w14:paraId="7845BF89" w14:textId="58EDE4CC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F7640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F7640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คำขอโอนใบอนุญาตประกอบกิจการ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 ธพ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๕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5FD3D152" w14:textId="2A5AF49F" w:rsidR="00AC4ACB" w:rsidRPr="00F7640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กรมธุรกิจพลังงาน</w:t>
            </w:r>
          </w:p>
        </w:tc>
        <w:tc>
          <w:tcPr>
            <w:tcW w:w="1559" w:type="dxa"/>
          </w:tcPr>
          <w:p w14:paraId="5C122349" w14:textId="7E674FCD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F7640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ผู้มีอำนาจลงนาม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F7640A" w14:paraId="3ACA2AAB" w14:textId="77777777" w:rsidTr="00EE2B1B">
        <w:tc>
          <w:tcPr>
            <w:tcW w:w="675" w:type="dxa"/>
          </w:tcPr>
          <w:p w14:paraId="50DEA21E" w14:textId="77777777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F7640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7FE4147" w14:textId="77777777" w:rsidR="00AC4ACB" w:rsidRPr="00F7640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พร้อมสำเนาบัตรประจำตัวประชาชนของผู้มอบอำนาจและผู้รับมอบอำนาจ</w:t>
            </w:r>
          </w:p>
        </w:tc>
        <w:tc>
          <w:tcPr>
            <w:tcW w:w="1843" w:type="dxa"/>
          </w:tcPr>
          <w:p w14:paraId="401AF53E" w14:textId="77777777" w:rsidR="00AC4ACB" w:rsidRPr="00F7640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653F2B0E" w14:textId="77777777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363A8A1" w14:textId="77777777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6148FB95" w14:textId="77777777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47E86DD4" w14:textId="77777777" w:rsidR="00AC4ACB" w:rsidRPr="00F7640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พร้อมปิดอากรแสตมป์ตามประมวลรัษฎากร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/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รับรองสำเนาถูกต้องเฉพาะบัตรประจำตัวประชาชนทั้งของผู้มอบอำนาจและผู้รับมอบอำนาจ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F7640A" w14:paraId="6DBA1448" w14:textId="77777777" w:rsidTr="00EE2B1B">
        <w:tc>
          <w:tcPr>
            <w:tcW w:w="675" w:type="dxa"/>
          </w:tcPr>
          <w:p w14:paraId="78D3B4FD" w14:textId="77777777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3</w:t>
            </w:r>
            <w:r w:rsidR="00811134" w:rsidRPr="00F7640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CD34A10" w14:textId="77777777" w:rsidR="00AC4ACB" w:rsidRPr="00F7640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สำเนาเอกสารแสดงสิทธิใช้ที่ดินของผู้รับโอนใบอนุญาต</w:t>
            </w:r>
          </w:p>
        </w:tc>
        <w:tc>
          <w:tcPr>
            <w:tcW w:w="1843" w:type="dxa"/>
          </w:tcPr>
          <w:p w14:paraId="00CD4745" w14:textId="77777777" w:rsidR="00AC4ACB" w:rsidRPr="00F7640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E33D47E" w14:textId="77777777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056BC8FC" w14:textId="77777777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30A1702" w14:textId="77777777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052168B1" w14:textId="77777777" w:rsidR="00AC4ACB" w:rsidRPr="00F7640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F7640A" w14:paraId="156B42CC" w14:textId="77777777" w:rsidTr="00EE2B1B">
        <w:tc>
          <w:tcPr>
            <w:tcW w:w="675" w:type="dxa"/>
          </w:tcPr>
          <w:p w14:paraId="16A90106" w14:textId="77777777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="00811134" w:rsidRPr="00F7640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C990830" w14:textId="77777777" w:rsidR="00AC4ACB" w:rsidRPr="00F7640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สำเนาใบอนุญาตประกอบกิจการ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เดิม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45DBFE71" w14:textId="77777777" w:rsidR="00AC4ACB" w:rsidRPr="00F7640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สำนักความปลอดภัยธุรกิจน้ำมัน</w:t>
            </w:r>
          </w:p>
        </w:tc>
        <w:tc>
          <w:tcPr>
            <w:tcW w:w="1559" w:type="dxa"/>
          </w:tcPr>
          <w:p w14:paraId="23BD0933" w14:textId="77777777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26169C55" w14:textId="77777777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C782233" w14:textId="77777777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7C4D6A5" w14:textId="77777777" w:rsidR="00AC4ACB" w:rsidRPr="00F7640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F7640A" w14:paraId="6E0B3F6B" w14:textId="77777777" w:rsidTr="00EE2B1B">
        <w:tc>
          <w:tcPr>
            <w:tcW w:w="675" w:type="dxa"/>
          </w:tcPr>
          <w:p w14:paraId="4EEE5131" w14:textId="77777777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F7640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7ADB0C6" w14:textId="77777777" w:rsidR="00AC4ACB" w:rsidRPr="00F7640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สัญญาประกันภัยภัยหรือกรมธรรม์ประกันภัยความรับผิดชอบตามกฎหมายแก่ผู้ได้รับความเสียหายจากภัยอันเกิดจากการประกอบกิจการควบคุมประเภทที่ ๓</w:t>
            </w:r>
          </w:p>
        </w:tc>
        <w:tc>
          <w:tcPr>
            <w:tcW w:w="1843" w:type="dxa"/>
          </w:tcPr>
          <w:p w14:paraId="4D636BF4" w14:textId="77777777" w:rsidR="00AC4ACB" w:rsidRPr="00F7640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A31492D" w14:textId="77777777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4FD145DF" w14:textId="77777777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A726609" w14:textId="77777777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01C141F0" w14:textId="77777777" w:rsidR="00AC4ACB" w:rsidRPr="00F7640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F7640A" w14:paraId="554EB717" w14:textId="77777777" w:rsidTr="00EE2B1B">
        <w:tc>
          <w:tcPr>
            <w:tcW w:w="675" w:type="dxa"/>
            <w:vAlign w:val="center"/>
          </w:tcPr>
          <w:p w14:paraId="408CE4A8" w14:textId="77777777" w:rsidR="00AC4ACB" w:rsidRPr="00F7640A" w:rsidRDefault="00AC4ACB" w:rsidP="00AC4AC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6</w:t>
            </w:r>
            <w:r w:rsidR="00811134" w:rsidRPr="00F7640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82CEA74" w14:textId="77777777" w:rsidR="00AC4ACB" w:rsidRPr="00F7640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อื่นๆ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6E2B53C8" w14:textId="77777777" w:rsidR="00AC4ACB" w:rsidRPr="00F7640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F3A1260" w14:textId="77777777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41DFA3F3" w14:textId="77777777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3BA16829" w14:textId="77777777" w:rsidR="00AC4ACB" w:rsidRPr="00F7640A" w:rsidRDefault="00AC4ACB" w:rsidP="00EE2B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A25C04A" w14:textId="77777777" w:rsidR="00AC4ACB" w:rsidRPr="00F7640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F7640A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F7640A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F7640A" w14:paraId="21631802" w14:textId="77777777" w:rsidTr="00090552">
        <w:tc>
          <w:tcPr>
            <w:tcW w:w="534" w:type="dxa"/>
          </w:tcPr>
          <w:p w14:paraId="55909BBE" w14:textId="396F5019" w:rsidR="00A13B6C" w:rsidRPr="00F7640A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F7640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F7640A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ค</w:t>
            </w:r>
            <w:r w:rsidRPr="00F7640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</w:t>
            </w:r>
            <w:r w:rsidRPr="00F7640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าธรรมเนียมใบอนุญาตประกอบกิจการควบคุมประเภทที่ </w:t>
            </w:r>
            <w:r w:rsidRPr="00F7640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3</w:t>
            </w:r>
          </w:p>
          <w:p w14:paraId="201E5AF3" w14:textId="77777777" w:rsidR="00E90756" w:rsidRPr="00F7640A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F764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F764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200 </w:t>
            </w:r>
            <w:r w:rsidR="00F5490C"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18AB1B7" w:rsidR="00A13B6C" w:rsidRPr="00F7640A" w:rsidRDefault="00E90756" w:rsidP="00EE2B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Pr="00F7640A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br/>
            </w:r>
          </w:p>
        </w:tc>
      </w:tr>
    </w:tbl>
    <w:p w14:paraId="1187DD50" w14:textId="77777777" w:rsidR="00216FA4" w:rsidRPr="00F7640A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F7640A" w14:paraId="07DF31DE" w14:textId="77777777" w:rsidTr="00C1539D">
        <w:tc>
          <w:tcPr>
            <w:tcW w:w="534" w:type="dxa"/>
          </w:tcPr>
          <w:p w14:paraId="07FE0908" w14:textId="7E60931D" w:rsidR="00EA6950" w:rsidRPr="00F7640A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F7640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F7640A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F7640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F7640A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F764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F7640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F7640A" w14:paraId="6798D872" w14:textId="77777777" w:rsidTr="00C1539D">
        <w:tc>
          <w:tcPr>
            <w:tcW w:w="534" w:type="dxa"/>
          </w:tcPr>
          <w:p w14:paraId="47D2CFE3" w14:textId="77777777" w:rsidR="00EA6950" w:rsidRPr="00F7640A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F7640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0D08FB9" w14:textId="77777777" w:rsidR="00EA6950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F7640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F7640A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F764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F7640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  <w:p w14:paraId="3C2688AB" w14:textId="77777777" w:rsidR="00EE2B1B" w:rsidRDefault="00EE2B1B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7E0BD5" w14:textId="77777777" w:rsidR="00EE2B1B" w:rsidRPr="00F7640A" w:rsidRDefault="00EE2B1B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D5866BE" w14:textId="77777777" w:rsidR="00C1539D" w:rsidRPr="00F7640A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F7640A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F7640A" w14:paraId="676E0C19" w14:textId="77777777" w:rsidTr="00C1539D">
        <w:tc>
          <w:tcPr>
            <w:tcW w:w="675" w:type="dxa"/>
          </w:tcPr>
          <w:p w14:paraId="433A4F23" w14:textId="62F1C53B" w:rsidR="00F064C0" w:rsidRPr="00F7640A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F7640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2D55E782" w:rsidR="00F064C0" w:rsidRPr="00F7640A" w:rsidRDefault="00F064C0" w:rsidP="00EE2B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 ธพ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๕ เป็นไปตามประกาศกรมธุรกิจพลังงาน เรื่อง กำหนดสถานที่แจ้งการประกอบกิจการควบคุมประเภทที่ ๒ สถานที่ยื่น แบบคำขอ และแบบใบอนุญาตของการประกอบกิจการควบคุมประเภทที่ ๓ พ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๒๕๕๖</w:t>
            </w:r>
            <w:r w:rsidRPr="00F7640A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036A5900" w14:textId="77777777" w:rsidR="00C1539D" w:rsidRPr="00F7640A" w:rsidRDefault="00C1539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F7640A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7640A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539F2278" w14:textId="77777777" w:rsidR="00EE2B1B" w:rsidRDefault="00EE2B1B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AFA30EF" w14:textId="77777777" w:rsidR="00EE2B1B" w:rsidRDefault="00EE2B1B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B34046A" w14:textId="77777777" w:rsidR="00EE2B1B" w:rsidRDefault="00EE2B1B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59A03D6" w14:textId="77777777" w:rsidR="00EE2B1B" w:rsidRDefault="00EE2B1B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09224D2" w14:textId="77777777" w:rsidR="00EE2B1B" w:rsidRDefault="00EE2B1B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19B84B2" w14:textId="77777777" w:rsidR="00EE2B1B" w:rsidRDefault="00EE2B1B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63E9CE6" w14:textId="77777777" w:rsidR="00EE2B1B" w:rsidRDefault="00EE2B1B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B15DD2D" w14:textId="77777777" w:rsidR="00EE2B1B" w:rsidRPr="00F7640A" w:rsidRDefault="00EE2B1B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88B8321" w14:textId="77777777" w:rsidR="0064558D" w:rsidRPr="00F7640A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F7640A" w14:paraId="6D0BBF17" w14:textId="77777777" w:rsidTr="0064558D">
        <w:tc>
          <w:tcPr>
            <w:tcW w:w="1418" w:type="dxa"/>
          </w:tcPr>
          <w:p w14:paraId="71CC28E5" w14:textId="77777777" w:rsidR="0064558D" w:rsidRPr="00F7640A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F764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F7640A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17/08/2558</w:t>
            </w:r>
          </w:p>
        </w:tc>
      </w:tr>
      <w:tr w:rsidR="0064558D" w:rsidRPr="00F7640A" w14:paraId="3FCBCAB2" w14:textId="77777777" w:rsidTr="0064558D">
        <w:tc>
          <w:tcPr>
            <w:tcW w:w="1418" w:type="dxa"/>
          </w:tcPr>
          <w:p w14:paraId="76AEC54C" w14:textId="77777777" w:rsidR="0064558D" w:rsidRPr="00F7640A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F764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BC1B12" w:rsidR="0064558D" w:rsidRPr="00F7640A" w:rsidRDefault="00697182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F7640A" w14:paraId="4A1DF6A2" w14:textId="77777777" w:rsidTr="0064558D">
        <w:tc>
          <w:tcPr>
            <w:tcW w:w="1418" w:type="dxa"/>
          </w:tcPr>
          <w:p w14:paraId="082BD70C" w14:textId="77777777" w:rsidR="0064558D" w:rsidRPr="00F7640A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F764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20D2D4FA" w14:textId="77777777" w:rsidR="00EE2B1B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53413530" w:rsidR="0064558D" w:rsidRPr="00F7640A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bookmarkStart w:id="0" w:name="_GoBack"/>
            <w:bookmarkEnd w:id="0"/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F7640A" w14:paraId="105C0B62" w14:textId="77777777" w:rsidTr="0064558D">
        <w:tc>
          <w:tcPr>
            <w:tcW w:w="1418" w:type="dxa"/>
          </w:tcPr>
          <w:p w14:paraId="7A8B8EDF" w14:textId="77777777" w:rsidR="0064558D" w:rsidRPr="00F7640A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F764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F7640A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F7640A" w14:paraId="6BB94F10" w14:textId="77777777" w:rsidTr="0064558D">
        <w:tc>
          <w:tcPr>
            <w:tcW w:w="1418" w:type="dxa"/>
          </w:tcPr>
          <w:p w14:paraId="362D6899" w14:textId="77777777" w:rsidR="0064558D" w:rsidRPr="00F7640A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F764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F7640A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F7640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F7640A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F7640A" w:rsidRDefault="00982CD7" w:rsidP="00982CD7">
      <w:pPr>
        <w:pStyle w:val="a5"/>
        <w:spacing w:after="0" w:line="240" w:lineRule="auto"/>
        <w:ind w:left="426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F7640A" w:rsidRDefault="00D51311" w:rsidP="00D51311">
      <w:pPr>
        <w:spacing w:after="0" w:line="240" w:lineRule="auto"/>
        <w:ind w:left="360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F7640A" w:rsidRDefault="003F4A0D" w:rsidP="00EF0DAF">
      <w:pPr>
        <w:spacing w:after="0" w:line="240" w:lineRule="auto"/>
        <w:jc w:val="right"/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</w:pPr>
    </w:p>
    <w:sectPr w:rsidR="003F4A0D" w:rsidRPr="00F7640A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9A187" w14:textId="77777777" w:rsidR="001B1BBF" w:rsidRDefault="001B1BBF" w:rsidP="00C81DB8">
      <w:pPr>
        <w:spacing w:after="0" w:line="240" w:lineRule="auto"/>
      </w:pPr>
      <w:r>
        <w:separator/>
      </w:r>
    </w:p>
  </w:endnote>
  <w:endnote w:type="continuationSeparator" w:id="0">
    <w:p w14:paraId="272A99D1" w14:textId="77777777" w:rsidR="001B1BBF" w:rsidRDefault="001B1BBF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49292" w14:textId="77777777" w:rsidR="001B1BBF" w:rsidRDefault="001B1BBF" w:rsidP="00C81DB8">
      <w:pPr>
        <w:spacing w:after="0" w:line="240" w:lineRule="auto"/>
      </w:pPr>
      <w:r>
        <w:separator/>
      </w:r>
    </w:p>
  </w:footnote>
  <w:footnote w:type="continuationSeparator" w:id="0">
    <w:p w14:paraId="0DB08B87" w14:textId="77777777" w:rsidR="001B1BBF" w:rsidRDefault="001B1BBF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E8D6F6D" w14:textId="77777777" w:rsidR="00C81DB8" w:rsidRPr="00F7640A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F7640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F7640A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F7640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E2B1B">
          <w:rPr>
            <w:rFonts w:ascii="TH SarabunIT๙" w:hAnsi="TH SarabunIT๙" w:cs="TH SarabunIT๙"/>
            <w:noProof/>
            <w:sz w:val="32"/>
            <w:szCs w:val="32"/>
          </w:rPr>
          <w:t>4</w:t>
        </w:r>
        <w:r w:rsidRPr="00F7640A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F7640A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F7640A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F7640A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F7640A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EE2B1B">
          <w:rPr>
            <w:rFonts w:ascii="TH SarabunIT๙" w:hAnsi="TH SarabunIT๙" w:cs="TH SarabunIT๙"/>
            <w:noProof/>
            <w:sz w:val="32"/>
            <w:szCs w:val="32"/>
          </w:rPr>
          <w:t>5</w:t>
        </w:r>
        <w:r w:rsidRPr="00F7640A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0A5B"/>
    <w:rsid w:val="0018441F"/>
    <w:rsid w:val="0019582A"/>
    <w:rsid w:val="001B1BBF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76EBC"/>
    <w:rsid w:val="00593E8D"/>
    <w:rsid w:val="005C6B68"/>
    <w:rsid w:val="00600A25"/>
    <w:rsid w:val="006437C0"/>
    <w:rsid w:val="0064558D"/>
    <w:rsid w:val="0065175D"/>
    <w:rsid w:val="00686AAA"/>
    <w:rsid w:val="00697182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A16ED"/>
    <w:rsid w:val="007E1E74"/>
    <w:rsid w:val="00811134"/>
    <w:rsid w:val="0085230C"/>
    <w:rsid w:val="00862FC5"/>
    <w:rsid w:val="0087182F"/>
    <w:rsid w:val="0087509D"/>
    <w:rsid w:val="008A042C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43DB2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E2B1B"/>
    <w:rsid w:val="00EF0DAF"/>
    <w:rsid w:val="00F028A3"/>
    <w:rsid w:val="00F064C0"/>
    <w:rsid w:val="00F5490C"/>
    <w:rsid w:val="00F62F55"/>
    <w:rsid w:val="00F7640A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1FCD5-5DDF-4A4A-99B0-6D2A53F22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</TotalTime>
  <Pages>5</Pages>
  <Words>937</Words>
  <Characters>5343</Characters>
  <Application>Microsoft Office Word</Application>
  <DocSecurity>0</DocSecurity>
  <Lines>44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7</cp:revision>
  <cp:lastPrinted>2015-03-02T15:12:00Z</cp:lastPrinted>
  <dcterms:created xsi:type="dcterms:W3CDTF">2015-08-17T06:50:00Z</dcterms:created>
  <dcterms:modified xsi:type="dcterms:W3CDTF">2015-08-20T09:45:00Z</dcterms:modified>
</cp:coreProperties>
</file>